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E598C" w14:textId="77777777" w:rsidR="002A4939" w:rsidRDefault="002A4939" w:rsidP="002A493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Thomas SWYFTE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14:paraId="54FE1983" w14:textId="77777777" w:rsidR="002A4939" w:rsidRDefault="002A4939" w:rsidP="002A493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Lichfield, Staffordshire. Mercer.</w:t>
      </w:r>
    </w:p>
    <w:p w14:paraId="3325A5A2" w14:textId="77777777" w:rsidR="002A4939" w:rsidRDefault="002A4939" w:rsidP="002A4939">
      <w:pPr>
        <w:rPr>
          <w:rFonts w:ascii="Times New Roman" w:eastAsia="Calibri" w:hAnsi="Times New Roman" w:cs="Times New Roman"/>
        </w:rPr>
      </w:pPr>
    </w:p>
    <w:p w14:paraId="46501909" w14:textId="77777777" w:rsidR="002A4939" w:rsidRDefault="002C4879" w:rsidP="002C4879">
      <w:pPr>
        <w:tabs>
          <w:tab w:val="left" w:pos="300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</w:p>
    <w:p w14:paraId="09DD384D" w14:textId="77777777" w:rsidR="002C4879" w:rsidRDefault="002C4879" w:rsidP="002C4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Billesdon</w:t>
      </w:r>
      <w:proofErr w:type="spellEnd"/>
      <w:r>
        <w:rPr>
          <w:rFonts w:ascii="Times New Roman" w:hAnsi="Times New Roman" w:cs="Times New Roman"/>
        </w:rPr>
        <w:t xml:space="preserve"> of London, Alderman(q.v.), brought a plaint of debt against</w:t>
      </w:r>
    </w:p>
    <w:p w14:paraId="06C5A723" w14:textId="77777777" w:rsidR="002C4879" w:rsidRDefault="002C4879" w:rsidP="002C4879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him, John </w:t>
      </w:r>
      <w:proofErr w:type="spellStart"/>
      <w:r>
        <w:rPr>
          <w:rFonts w:ascii="Times New Roman" w:hAnsi="Times New Roman" w:cs="Times New Roman"/>
        </w:rPr>
        <w:t>Thrimpton</w:t>
      </w:r>
      <w:proofErr w:type="spellEnd"/>
      <w:r>
        <w:rPr>
          <w:rFonts w:ascii="Times New Roman" w:hAnsi="Times New Roman" w:cs="Times New Roman"/>
        </w:rPr>
        <w:t xml:space="preserve"> of Coventry(q.v.), John Bramston of </w:t>
      </w:r>
      <w:proofErr w:type="spellStart"/>
      <w:r>
        <w:rPr>
          <w:rFonts w:ascii="Times New Roman" w:hAnsi="Times New Roman" w:cs="Times New Roman"/>
        </w:rPr>
        <w:t>Abindon</w:t>
      </w:r>
      <w:proofErr w:type="spellEnd"/>
      <w:r>
        <w:rPr>
          <w:rFonts w:ascii="Times New Roman" w:hAnsi="Times New Roman" w:cs="Times New Roman"/>
        </w:rPr>
        <w:t xml:space="preserve">, Berkshire(q.v.), Thomas </w:t>
      </w:r>
      <w:proofErr w:type="spellStart"/>
      <w:r>
        <w:rPr>
          <w:rFonts w:ascii="Times New Roman" w:hAnsi="Times New Roman" w:cs="Times New Roman"/>
        </w:rPr>
        <w:t>Daston</w:t>
      </w:r>
      <w:proofErr w:type="spellEnd"/>
      <w:r>
        <w:rPr>
          <w:rFonts w:ascii="Times New Roman" w:hAnsi="Times New Roman" w:cs="Times New Roman"/>
        </w:rPr>
        <w:t xml:space="preserve"> of Evesham, Worcestershire(q.v.),</w:t>
      </w:r>
    </w:p>
    <w:p w14:paraId="67A98FED" w14:textId="77777777" w:rsidR="002C4879" w:rsidRDefault="002C4879" w:rsidP="002C4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Ryley of Oxford(q.v.).</w:t>
      </w:r>
    </w:p>
    <w:p w14:paraId="6F03695C" w14:textId="77777777" w:rsidR="002C4879" w:rsidRDefault="002C4879" w:rsidP="002C4879">
      <w:pPr>
        <w:tabs>
          <w:tab w:val="left" w:pos="3000"/>
        </w:tabs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70EDEEB2" w14:textId="77777777" w:rsidR="002A4939" w:rsidRDefault="002A4939" w:rsidP="002A493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</w:rPr>
        <w:t>Billesdon</w:t>
      </w:r>
      <w:proofErr w:type="spellEnd"/>
      <w:r>
        <w:rPr>
          <w:rFonts w:ascii="Times New Roman" w:eastAsia="Calibri" w:hAnsi="Times New Roman" w:cs="Times New Roman"/>
        </w:rPr>
        <w:t xml:space="preserve"> of London, Alderman(q.v.), brought a plaint of debt against</w:t>
      </w:r>
    </w:p>
    <w:p w14:paraId="72EB21AA" w14:textId="77777777" w:rsidR="002A4939" w:rsidRDefault="002A4939" w:rsidP="002A4939">
      <w:pPr>
        <w:ind w:left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him, John Braunston of Abingdon, Berkshire(q.v.), John Riley of Oxford(q.v.) and John May of Leicester(q.v.).</w:t>
      </w:r>
    </w:p>
    <w:p w14:paraId="41777277" w14:textId="38F077F1" w:rsidR="002A4939" w:rsidRDefault="002A4939" w:rsidP="002A493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14:paraId="4596FF3E" w14:textId="77777777" w:rsidR="006F202B" w:rsidRDefault="006F202B" w:rsidP="006F20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Christopher </w:t>
      </w:r>
      <w:proofErr w:type="spellStart"/>
      <w:r>
        <w:rPr>
          <w:rFonts w:ascii="Times New Roman" w:hAnsi="Times New Roman" w:cs="Times New Roman"/>
        </w:rPr>
        <w:t>Hawe</w:t>
      </w:r>
      <w:proofErr w:type="spellEnd"/>
      <w:r>
        <w:rPr>
          <w:rFonts w:ascii="Times New Roman" w:hAnsi="Times New Roman" w:cs="Times New Roman"/>
        </w:rPr>
        <w:t xml:space="preserve"> of London, mercer(q.v.), brought a plaint of debt against</w:t>
      </w:r>
    </w:p>
    <w:p w14:paraId="4CCAC7A9" w14:textId="77777777" w:rsidR="006F202B" w:rsidRDefault="006F202B" w:rsidP="006F20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Richard </w:t>
      </w:r>
      <w:proofErr w:type="spellStart"/>
      <w:r>
        <w:rPr>
          <w:rFonts w:ascii="Times New Roman" w:hAnsi="Times New Roman" w:cs="Times New Roman"/>
        </w:rPr>
        <w:t>Whitelawe</w:t>
      </w:r>
      <w:proofErr w:type="spellEnd"/>
      <w:r>
        <w:rPr>
          <w:rFonts w:ascii="Times New Roman" w:hAnsi="Times New Roman" w:cs="Times New Roman"/>
        </w:rPr>
        <w:t xml:space="preserve"> of Lichfield(q.v.).</w:t>
      </w:r>
    </w:p>
    <w:p w14:paraId="1A5A8BF1" w14:textId="77777777" w:rsidR="006F202B" w:rsidRDefault="006F202B" w:rsidP="006F20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C230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EB76575" w14:textId="77777777" w:rsidR="006F202B" w:rsidRDefault="006F202B" w:rsidP="006F20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Hawe</w:t>
      </w:r>
      <w:proofErr w:type="spellEnd"/>
      <w:r>
        <w:rPr>
          <w:rFonts w:ascii="Times New Roman" w:hAnsi="Times New Roman" w:cs="Times New Roman"/>
        </w:rPr>
        <w:t xml:space="preserve"> of London, mercer(q.v.), brought a plaint of debt against him.</w:t>
      </w:r>
    </w:p>
    <w:p w14:paraId="7CBC0939" w14:textId="77777777" w:rsidR="006F202B" w:rsidRDefault="006F202B" w:rsidP="006F20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14:paraId="2F985C21" w14:textId="5F16D5EB" w:rsidR="002A4939" w:rsidRDefault="002A4939" w:rsidP="002A4939">
      <w:pPr>
        <w:rPr>
          <w:rFonts w:ascii="Times New Roman" w:eastAsia="Calibri" w:hAnsi="Times New Roman" w:cs="Times New Roman"/>
        </w:rPr>
      </w:pPr>
    </w:p>
    <w:p w14:paraId="0A197D4E" w14:textId="77777777" w:rsidR="006F202B" w:rsidRDefault="006F202B" w:rsidP="002A4939">
      <w:pPr>
        <w:rPr>
          <w:rFonts w:ascii="Times New Roman" w:eastAsia="Calibri" w:hAnsi="Times New Roman" w:cs="Times New Roman"/>
        </w:rPr>
      </w:pPr>
    </w:p>
    <w:p w14:paraId="03133D9A" w14:textId="0EE8C027" w:rsidR="002C4879" w:rsidRDefault="002C4879" w:rsidP="002A493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2 November 2017</w:t>
      </w:r>
    </w:p>
    <w:p w14:paraId="12204F18" w14:textId="5A37BA44" w:rsidR="006F202B" w:rsidRPr="00C64DE8" w:rsidRDefault="006F202B" w:rsidP="002A493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5 November 2018</w:t>
      </w:r>
      <w:bookmarkStart w:id="0" w:name="_GoBack"/>
      <w:bookmarkEnd w:id="0"/>
    </w:p>
    <w:p w14:paraId="142EE7BB" w14:textId="77777777" w:rsidR="006B2F86" w:rsidRPr="00E71FC3" w:rsidRDefault="006F202B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5B618" w14:textId="77777777" w:rsidR="002A4939" w:rsidRDefault="002A4939" w:rsidP="00E71FC3">
      <w:r>
        <w:separator/>
      </w:r>
    </w:p>
  </w:endnote>
  <w:endnote w:type="continuationSeparator" w:id="0">
    <w:p w14:paraId="4F831B77" w14:textId="77777777" w:rsidR="002A4939" w:rsidRDefault="002A493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F1D9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CBFE9" w14:textId="77777777" w:rsidR="002A4939" w:rsidRDefault="002A4939" w:rsidP="00E71FC3">
      <w:r>
        <w:separator/>
      </w:r>
    </w:p>
  </w:footnote>
  <w:footnote w:type="continuationSeparator" w:id="0">
    <w:p w14:paraId="24CE6E7D" w14:textId="77777777" w:rsidR="002A4939" w:rsidRDefault="002A493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939"/>
    <w:rsid w:val="001A7C09"/>
    <w:rsid w:val="002A4939"/>
    <w:rsid w:val="002C4879"/>
    <w:rsid w:val="00577BD5"/>
    <w:rsid w:val="00656CBA"/>
    <w:rsid w:val="006A1F77"/>
    <w:rsid w:val="006F202B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3AFB3"/>
  <w15:chartTrackingRefBased/>
  <w15:docId w15:val="{38A9245D-24CE-4542-8B9B-0B9F588A5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493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F20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2017-05-18T18:23:00Z</dcterms:created>
  <dcterms:modified xsi:type="dcterms:W3CDTF">2018-11-05T15:05:00Z</dcterms:modified>
</cp:coreProperties>
</file>